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E33F1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POTKYN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15EB79E6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01BC3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5CBF3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</w:t>
      </w:r>
      <w:r>
        <w:rPr>
          <w:rFonts w:ascii="Times New Roman" w:hAnsi="Times New Roman" w:cs="Times New Roman"/>
          <w:sz w:val="24"/>
          <w:szCs w:val="24"/>
        </w:rPr>
        <w:tab/>
        <w:t>1469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Stoperfeld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Hadlow, Kent(q.v.), granted the</w:t>
      </w:r>
    </w:p>
    <w:p w14:paraId="550E0763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Deryndale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Sussex, to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Colpepyr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others.</w:t>
      </w:r>
    </w:p>
    <w:p w14:paraId="163E4034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DYK/27)</w:t>
      </w:r>
    </w:p>
    <w:p w14:paraId="6D31B932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A96BF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5E04C" w14:textId="77777777" w:rsidR="00F73BA1" w:rsidRDefault="00F73BA1" w:rsidP="00F73B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715D3719" w14:textId="40CAA551" w:rsidR="00E21D90" w:rsidRPr="00F73BA1" w:rsidRDefault="00E21D90" w:rsidP="009C78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CBE64B" w14:textId="6FA39D0C" w:rsidR="009C78DC" w:rsidRPr="009C78DC" w:rsidRDefault="009C78DC" w:rsidP="009C78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4395F7" w14:textId="2BF499AB" w:rsidR="009C78DC" w:rsidRPr="009C78DC" w:rsidRDefault="009C7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C60BE" w14:textId="63DE2A74" w:rsidR="009C78DC" w:rsidRPr="009C78DC" w:rsidRDefault="009C7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9C78DC" w:rsidRPr="009C78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EB750" w14:textId="77777777" w:rsidR="00C32714" w:rsidRDefault="00C32714" w:rsidP="009139A6">
      <w:r>
        <w:separator/>
      </w:r>
    </w:p>
  </w:endnote>
  <w:endnote w:type="continuationSeparator" w:id="0">
    <w:p w14:paraId="6BBF9E74" w14:textId="77777777" w:rsidR="00C32714" w:rsidRDefault="00C327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40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A15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096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0B9FD" w14:textId="77777777" w:rsidR="00C32714" w:rsidRDefault="00C32714" w:rsidP="009139A6">
      <w:r>
        <w:separator/>
      </w:r>
    </w:p>
  </w:footnote>
  <w:footnote w:type="continuationSeparator" w:id="0">
    <w:p w14:paraId="7435C534" w14:textId="77777777" w:rsidR="00C32714" w:rsidRDefault="00C327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4C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E24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6D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714"/>
    <w:rsid w:val="000666E0"/>
    <w:rsid w:val="00237086"/>
    <w:rsid w:val="002510B7"/>
    <w:rsid w:val="005C130B"/>
    <w:rsid w:val="00826F5C"/>
    <w:rsid w:val="009139A6"/>
    <w:rsid w:val="009448BB"/>
    <w:rsid w:val="009C78DC"/>
    <w:rsid w:val="00A3176C"/>
    <w:rsid w:val="00AE65F8"/>
    <w:rsid w:val="00BA00AB"/>
    <w:rsid w:val="00C32714"/>
    <w:rsid w:val="00CB4ED9"/>
    <w:rsid w:val="00E21D90"/>
    <w:rsid w:val="00EB3209"/>
    <w:rsid w:val="00EB679E"/>
    <w:rsid w:val="00F5287F"/>
    <w:rsid w:val="00F7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E9C6D"/>
  <w15:chartTrackingRefBased/>
  <w15:docId w15:val="{6B319D93-90C8-40FD-85FD-BC3DCF43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2022-02-26T17:47:00Z</dcterms:created>
  <dcterms:modified xsi:type="dcterms:W3CDTF">2022-02-26T19:53:00Z</dcterms:modified>
</cp:coreProperties>
</file>